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28C" w:rsidRDefault="00EC728C" w:rsidP="00EC72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OKHAM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(fl.1420)</w:t>
      </w:r>
    </w:p>
    <w:p w:rsidR="00EC728C" w:rsidRDefault="00EC728C" w:rsidP="00EC72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Gravesend.</w:t>
      </w:r>
      <w:bookmarkStart w:id="0" w:name="_GoBack"/>
      <w:bookmarkEnd w:id="0"/>
    </w:p>
    <w:p w:rsidR="00EC728C" w:rsidRDefault="00EC728C" w:rsidP="00EC72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728C" w:rsidRDefault="00EC728C" w:rsidP="00EC72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728C" w:rsidRDefault="00EC728C" w:rsidP="00EC72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Shorne, Kent, into</w:t>
      </w:r>
    </w:p>
    <w:p w:rsidR="00EC728C" w:rsidRDefault="00EC728C" w:rsidP="00EC72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Margaret Mutton(q.v.).</w:t>
      </w:r>
    </w:p>
    <w:p w:rsidR="00EC728C" w:rsidRDefault="00EC728C" w:rsidP="00EC72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21-392)</w:t>
      </w:r>
    </w:p>
    <w:p w:rsidR="00EC728C" w:rsidRDefault="00EC728C" w:rsidP="00EC72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728C" w:rsidRDefault="00EC728C" w:rsidP="00EC72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728C" w:rsidRPr="00A25B5B" w:rsidRDefault="00EC728C" w:rsidP="00EC72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2016</w:t>
      </w:r>
    </w:p>
    <w:p w:rsidR="006B2F86" w:rsidRPr="00EC728C" w:rsidRDefault="00EC728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C72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28C" w:rsidRDefault="00EC728C" w:rsidP="00E71FC3">
      <w:pPr>
        <w:spacing w:after="0" w:line="240" w:lineRule="auto"/>
      </w:pPr>
      <w:r>
        <w:separator/>
      </w:r>
    </w:p>
  </w:endnote>
  <w:endnote w:type="continuationSeparator" w:id="0">
    <w:p w:rsidR="00EC728C" w:rsidRDefault="00EC72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28C" w:rsidRDefault="00EC728C" w:rsidP="00E71FC3">
      <w:pPr>
        <w:spacing w:after="0" w:line="240" w:lineRule="auto"/>
      </w:pPr>
      <w:r>
        <w:separator/>
      </w:r>
    </w:p>
  </w:footnote>
  <w:footnote w:type="continuationSeparator" w:id="0">
    <w:p w:rsidR="00EC728C" w:rsidRDefault="00EC72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28C"/>
    <w:rsid w:val="00AB52E8"/>
    <w:rsid w:val="00B16D3F"/>
    <w:rsid w:val="00E71FC3"/>
    <w:rsid w:val="00EC728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31B65"/>
  <w15:chartTrackingRefBased/>
  <w15:docId w15:val="{0F075590-616C-4446-BD51-DE280B7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2016-05-10T15:50:00Z</dcterms:created>
  <dcterms:modified xsi:type="dcterms:W3CDTF">2016-05-10T15:51:00Z</dcterms:modified>
</cp:coreProperties>
</file>